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46075F8F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774FED" w:rsidRPr="00774FED">
        <w:rPr>
          <w:rFonts w:cs="Arial"/>
        </w:rPr>
        <w:t xml:space="preserve"> </w:t>
      </w:r>
      <w:r w:rsidR="00774FED">
        <w:rPr>
          <w:rFonts w:cs="Arial"/>
        </w:rPr>
        <w:t>4302-0022/2022-2</w:t>
      </w:r>
    </w:p>
    <w:p w14:paraId="6C59E7D2" w14:textId="5CEA1D16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774FED" w:rsidRPr="00774FED">
        <w:t xml:space="preserve"> </w:t>
      </w:r>
      <w:r w:rsidR="00774FED" w:rsidRPr="00774FED">
        <w:rPr>
          <w:rFonts w:cs="Arial"/>
        </w:rPr>
        <w:t>2022-263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22AAB" w14:textId="77777777" w:rsidR="00CA521F" w:rsidRDefault="00CA521F">
      <w:r>
        <w:separator/>
      </w:r>
    </w:p>
  </w:endnote>
  <w:endnote w:type="continuationSeparator" w:id="0">
    <w:p w14:paraId="74702C01" w14:textId="77777777" w:rsidR="00CA521F" w:rsidRDefault="00CA5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EC73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1085" w14:textId="77777777" w:rsidR="00CA521F" w:rsidRDefault="00CA521F">
      <w:r>
        <w:separator/>
      </w:r>
    </w:p>
  </w:footnote>
  <w:footnote w:type="continuationSeparator" w:id="0">
    <w:p w14:paraId="20582432" w14:textId="77777777" w:rsidR="00CA521F" w:rsidRDefault="00CA5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74FED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4b5e79a-161e-4f4f-95e3-8c5cd0f50b65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73E0A4-D071-49DA-9447-57AE5AD25047}"/>
</file>

<file path=customXml/itemProps4.xml><?xml version="1.0" encoding="utf-8"?>
<ds:datastoreItem xmlns:ds="http://schemas.openxmlformats.org/officeDocument/2006/customXml" ds:itemID="{1688A38A-B96E-496F-8251-0B40D9B73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29</TotalTime>
  <Pages>1</Pages>
  <Words>104</Words>
  <Characters>895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22</cp:revision>
  <cp:lastPrinted>2016-06-20T06:30:00Z</cp:lastPrinted>
  <dcterms:created xsi:type="dcterms:W3CDTF">2018-07-24T11:47:00Z</dcterms:created>
  <dcterms:modified xsi:type="dcterms:W3CDTF">2022-07-28T11:41:00Z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